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C691" w14:textId="0B6A7DF0" w:rsidR="00BA4F2D" w:rsidRDefault="00BA4F2D" w:rsidP="00BA4F2D">
      <w:pPr>
        <w:pStyle w:val="a3"/>
        <w:tabs>
          <w:tab w:val="right" w:pos="7088"/>
          <w:tab w:val="right" w:pos="9781"/>
        </w:tabs>
        <w:rPr>
          <w:rFonts w:eastAsia="新細明體" w:cs="Arial"/>
          <w:b w:val="0"/>
          <w:bCs/>
          <w:i/>
          <w:iCs/>
          <w:sz w:val="22"/>
          <w:lang w:val="en-GB" w:eastAsia="zh-TW"/>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#115</w:t>
      </w:r>
      <w:r>
        <w:rPr>
          <w:rFonts w:cs="Arial"/>
          <w:bCs/>
          <w:sz w:val="22"/>
          <w:szCs w:val="22"/>
        </w:rPr>
        <w:tab/>
      </w:r>
      <w:r>
        <w:rPr>
          <w:rFonts w:cs="Arial"/>
          <w:bCs/>
          <w:sz w:val="22"/>
          <w:szCs w:val="22"/>
        </w:rPr>
        <w:tab/>
      </w:r>
      <w:r>
        <w:rPr>
          <w:rFonts w:cs="Arial"/>
          <w:bCs/>
          <w:i/>
          <w:iCs/>
          <w:sz w:val="22"/>
          <w:szCs w:val="22"/>
        </w:rPr>
        <w:t xml:space="preserve"> </w:t>
      </w:r>
      <w:r w:rsidR="006B21B1" w:rsidRPr="006B21B1">
        <w:rPr>
          <w:rFonts w:cs="Arial"/>
          <w:bCs/>
          <w:i/>
          <w:iCs/>
          <w:sz w:val="22"/>
          <w:szCs w:val="22"/>
        </w:rPr>
        <w:t>R4-2506986</w:t>
      </w:r>
    </w:p>
    <w:bookmarkEnd w:id="0"/>
    <w:p w14:paraId="439B8F1A" w14:textId="77777777" w:rsidR="00BA4F2D" w:rsidRDefault="00BA4F2D" w:rsidP="00BA4F2D">
      <w:pPr>
        <w:pStyle w:val="a3"/>
        <w:tabs>
          <w:tab w:val="right" w:pos="7088"/>
          <w:tab w:val="right" w:pos="9781"/>
        </w:tabs>
        <w:rPr>
          <w:rFonts w:eastAsia="新細明體" w:cs="Arial"/>
          <w:bCs/>
          <w:sz w:val="22"/>
          <w:szCs w:val="22"/>
          <w:lang w:eastAsia="zh-TW"/>
        </w:rPr>
      </w:pPr>
      <w:r>
        <w:rPr>
          <w:rFonts w:eastAsia="新細明體" w:cs="Arial"/>
          <w:bCs/>
          <w:sz w:val="22"/>
          <w:szCs w:val="22"/>
          <w:lang w:eastAsia="zh-TW"/>
        </w:rPr>
        <w:t>St Julian’s, Malta  19</w:t>
      </w:r>
      <w:r>
        <w:rPr>
          <w:rFonts w:eastAsia="新細明體" w:cs="Arial"/>
          <w:bCs/>
          <w:sz w:val="22"/>
          <w:szCs w:val="22"/>
          <w:vertAlign w:val="superscript"/>
          <w:lang w:eastAsia="zh-TW"/>
        </w:rPr>
        <w:t>th</w:t>
      </w:r>
      <w:r>
        <w:rPr>
          <w:rFonts w:eastAsia="新細明體" w:cs="Arial"/>
          <w:bCs/>
          <w:sz w:val="22"/>
          <w:szCs w:val="22"/>
          <w:lang w:eastAsia="zh-TW"/>
        </w:rPr>
        <w:t xml:space="preserve"> – 23</w:t>
      </w:r>
      <w:r>
        <w:rPr>
          <w:rFonts w:eastAsia="新細明體" w:cs="Arial"/>
          <w:bCs/>
          <w:sz w:val="22"/>
          <w:szCs w:val="22"/>
          <w:vertAlign w:val="superscript"/>
          <w:lang w:eastAsia="zh-TW"/>
        </w:rPr>
        <w:t>th</w:t>
      </w:r>
      <w:r>
        <w:rPr>
          <w:rFonts w:eastAsia="新細明體" w:cs="Arial"/>
          <w:bCs/>
          <w:sz w:val="22"/>
          <w:szCs w:val="22"/>
          <w:lang w:eastAsia="zh-TW"/>
        </w:rPr>
        <w:t xml:space="preserve"> May, 2025</w:t>
      </w:r>
    </w:p>
    <w:p w14:paraId="2AB21FED" w14:textId="77777777" w:rsidR="00BA4F2D" w:rsidRDefault="00BA4F2D" w:rsidP="00BA4F2D">
      <w:pPr>
        <w:pStyle w:val="a3"/>
        <w:tabs>
          <w:tab w:val="right" w:pos="7088"/>
          <w:tab w:val="right" w:pos="9781"/>
        </w:tabs>
        <w:rPr>
          <w:rFonts w:cs="Arial"/>
          <w:bCs/>
          <w:sz w:val="22"/>
          <w:szCs w:val="22"/>
        </w:rPr>
      </w:pPr>
    </w:p>
    <w:p w14:paraId="6AC88961" w14:textId="5F424227"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BA4F2D">
        <w:rPr>
          <w:rFonts w:ascii="Arial" w:hAnsi="Arial" w:cs="Arial"/>
          <w:sz w:val="22"/>
        </w:rPr>
        <w:t>7</w:t>
      </w:r>
      <w:r w:rsidR="00344DDB">
        <w:rPr>
          <w:rFonts w:ascii="Arial" w:hAnsi="Arial" w:cs="Arial"/>
          <w:sz w:val="22"/>
        </w:rPr>
        <w:t>.</w:t>
      </w:r>
      <w:r w:rsidR="005F2599">
        <w:rPr>
          <w:rFonts w:ascii="Arial" w:hAnsi="Arial" w:cs="Arial"/>
          <w:sz w:val="22"/>
        </w:rPr>
        <w:t>5</w:t>
      </w:r>
      <w:r w:rsidR="00344DDB">
        <w:rPr>
          <w:rFonts w:ascii="Arial" w:hAnsi="Arial" w:cs="Arial"/>
          <w:sz w:val="22"/>
        </w:rPr>
        <w:t>.</w:t>
      </w:r>
      <w:r w:rsidR="005F2599">
        <w:rPr>
          <w:rFonts w:ascii="Arial" w:hAnsi="Arial" w:cs="Arial"/>
          <w:sz w:val="22"/>
        </w:rPr>
        <w:t>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EFD0C6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43"/>
      <w:r w:rsidR="00A62F68">
        <w:rPr>
          <w:rFonts w:ascii="Arial" w:hAnsi="Arial" w:cs="Arial"/>
          <w:sz w:val="22"/>
        </w:rPr>
        <w:t xml:space="preserve">TP for TR38.755: </w:t>
      </w:r>
      <w:r w:rsidR="00BA4F2D">
        <w:rPr>
          <w:rFonts w:ascii="Arial" w:hAnsi="Arial" w:cs="Arial"/>
          <w:sz w:val="22"/>
        </w:rPr>
        <w:t>Summary</w:t>
      </w:r>
      <w:r w:rsidR="0085644B">
        <w:rPr>
          <w:rFonts w:ascii="Arial" w:hAnsi="Arial" w:cs="Arial"/>
          <w:sz w:val="22"/>
        </w:rPr>
        <w:t xml:space="preserve"> for</w:t>
      </w:r>
      <w:r w:rsidR="00CA1461">
        <w:rPr>
          <w:rFonts w:ascii="Arial" w:hAnsi="Arial" w:cs="Arial"/>
          <w:sz w:val="22"/>
        </w:rPr>
        <w:t xml:space="preserve"> </w:t>
      </w:r>
      <w:bookmarkStart w:id="5" w:name="OLE_LINK36"/>
      <w:bookmarkStart w:id="6" w:name="OLE_LINK35"/>
      <w:r w:rsidR="00CA1461">
        <w:rPr>
          <w:rFonts w:ascii="Arial" w:eastAsia="新細明體" w:hAnsi="Arial" w:cs="Arial"/>
          <w:bCs/>
          <w:iCs/>
          <w:lang w:eastAsia="zh-TW"/>
        </w:rPr>
        <w:t>NR FR1 DL</w:t>
      </w:r>
      <w:r w:rsidR="0085644B">
        <w:rPr>
          <w:rFonts w:ascii="Arial" w:hAnsi="Arial" w:cs="Arial"/>
          <w:sz w:val="22"/>
        </w:rPr>
        <w:t xml:space="preserve"> fragment carriers study</w:t>
      </w:r>
      <w:bookmarkEnd w:id="4"/>
      <w:bookmarkEnd w:id="5"/>
    </w:p>
    <w:bookmarkEnd w:id="6"/>
    <w:p w14:paraId="7AC9D237" w14:textId="3ABA5EC2"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9777A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7E1389B0" w:rsidR="00B1384A" w:rsidRPr="0067173F" w:rsidRDefault="00BA4F2D" w:rsidP="00B1384A">
      <w:pPr>
        <w:suppressAutoHyphens/>
        <w:spacing w:after="120" w:line="300" w:lineRule="atLeast"/>
        <w:jc w:val="both"/>
        <w:rPr>
          <w:rFonts w:ascii="Arial" w:eastAsia="新細明體" w:hAnsi="Arial" w:cs="Arial"/>
          <w:lang w:eastAsia="zh-TW"/>
        </w:rPr>
      </w:pPr>
      <w:r>
        <w:rPr>
          <w:rFonts w:ascii="Arial" w:hAnsi="Arial" w:cs="Arial"/>
        </w:rPr>
        <w:t>The</w:t>
      </w:r>
      <w:r w:rsidR="008453D7" w:rsidRPr="0067173F">
        <w:rPr>
          <w:rFonts w:ascii="Arial" w:eastAsia="新細明體" w:hAnsi="Arial" w:cs="Arial"/>
          <w:bCs/>
          <w:iCs/>
          <w:lang w:eastAsia="zh-TW"/>
        </w:rPr>
        <w:t xml:space="preserve"> SI[1] for </w:t>
      </w:r>
      <w:bookmarkStart w:id="7" w:name="OLE_LINK24"/>
      <w:r w:rsidR="008453D7" w:rsidRPr="0067173F">
        <w:rPr>
          <w:rFonts w:ascii="Arial" w:eastAsia="新細明體" w:hAnsi="Arial" w:cs="Arial"/>
          <w:bCs/>
          <w:iCs/>
          <w:lang w:eastAsia="zh-TW"/>
        </w:rPr>
        <w:t xml:space="preserve">Rel-19 </w:t>
      </w:r>
      <w:bookmarkStart w:id="8" w:name="OLE_LINK34"/>
      <w:r w:rsidR="008453D7" w:rsidRPr="0067173F">
        <w:rPr>
          <w:rFonts w:ascii="Arial" w:eastAsia="新細明體" w:hAnsi="Arial" w:cs="Arial"/>
          <w:bCs/>
          <w:iCs/>
          <w:lang w:eastAsia="zh-TW"/>
        </w:rPr>
        <w:t>NR FR1 DL</w:t>
      </w:r>
      <w:bookmarkEnd w:id="8"/>
      <w:r w:rsidR="008453D7" w:rsidRPr="0067173F">
        <w:rPr>
          <w:rFonts w:ascii="Arial" w:eastAsia="新細明體" w:hAnsi="Arial" w:cs="Arial"/>
          <w:bCs/>
          <w:iCs/>
          <w:lang w:eastAsia="zh-TW"/>
        </w:rPr>
        <w:t xml:space="preserve"> fragmented carriers</w:t>
      </w:r>
      <w:bookmarkEnd w:id="7"/>
      <w:r w:rsidR="008453D7" w:rsidRPr="0067173F">
        <w:rPr>
          <w:rFonts w:ascii="Arial" w:eastAsia="新細明體" w:hAnsi="Arial" w:cs="Arial"/>
          <w:bCs/>
          <w:iCs/>
          <w:lang w:eastAsia="zh-TW"/>
        </w:rPr>
        <w:t xml:space="preserve"> </w:t>
      </w:r>
      <w:r>
        <w:rPr>
          <w:rFonts w:ascii="Arial" w:eastAsia="新細明體" w:hAnsi="Arial" w:cs="Arial"/>
          <w:bCs/>
          <w:iCs/>
          <w:lang w:eastAsia="zh-TW"/>
        </w:rPr>
        <w:t>has been studied and discussed from RAN4#112 to RAN4#115</w:t>
      </w:r>
      <w:r w:rsidR="00447948" w:rsidRPr="0067173F">
        <w:rPr>
          <w:rFonts w:ascii="Arial" w:eastAsia="新細明體" w:hAnsi="Arial" w:cs="Arial"/>
          <w:bCs/>
          <w:iCs/>
          <w:lang w:eastAsia="zh-TW"/>
        </w:rPr>
        <w:t>.</w:t>
      </w:r>
      <w:r>
        <w:rPr>
          <w:rFonts w:ascii="Arial" w:eastAsia="新細明體" w:hAnsi="Arial" w:cs="Arial"/>
          <w:bCs/>
          <w:iCs/>
          <w:lang w:eastAsia="zh-TW"/>
        </w:rPr>
        <w:t xml:space="preserve"> Method for reducing number of UE Rx chains, architectures has been discussed. The power spectral density difference between carriers of co-located adjacent channel operators also have been studied. Further more, the potential adjusted RF requirements and signalling indication and UE behaviour were also been studied. The contribution provide summary of these aspects.</w:t>
      </w:r>
    </w:p>
    <w:p w14:paraId="7D63BF15" w14:textId="51CA2B88" w:rsidR="00BA4F2D"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w:t>
      </w:r>
      <w:r w:rsidR="00BA4F2D">
        <w:rPr>
          <w:rFonts w:cs="Arial"/>
          <w:sz w:val="40"/>
          <w:szCs w:val="40"/>
        </w:rPr>
        <w:t>TP for TR38.755</w:t>
      </w:r>
    </w:p>
    <w:p w14:paraId="555ECB7D" w14:textId="77777777" w:rsidR="0088717A" w:rsidRDefault="0088717A" w:rsidP="0088717A">
      <w:pPr>
        <w:overflowPunct/>
        <w:autoSpaceDE/>
        <w:adjustRightInd/>
        <w:rPr>
          <w:rFonts w:eastAsia="新細明體"/>
          <w:b/>
          <w:bCs/>
          <w:color w:val="4472C4" w:themeColor="accent1"/>
          <w:lang w:eastAsia="zh-TW"/>
        </w:rPr>
      </w:pPr>
      <w:bookmarkStart w:id="9" w:name="OLE_LINK11"/>
      <w:bookmarkStart w:id="10" w:name="OLE_LINK97"/>
      <w:r>
        <w:rPr>
          <w:rFonts w:eastAsia="新細明體"/>
          <w:b/>
          <w:bCs/>
          <w:color w:val="4472C4" w:themeColor="accent1"/>
          <w:lang w:eastAsia="zh-TW"/>
        </w:rPr>
        <w:t>&lt;Start of TP&gt;</w:t>
      </w:r>
      <w:bookmarkEnd w:id="9"/>
    </w:p>
    <w:bookmarkEnd w:id="10"/>
    <w:p w14:paraId="54BC185B" w14:textId="14ACAC9C" w:rsidR="00B1384A" w:rsidRPr="000B25F7" w:rsidRDefault="00BA4F2D" w:rsidP="0088717A">
      <w:pPr>
        <w:pStyle w:val="1"/>
        <w:pBdr>
          <w:top w:val="none" w:sz="0" w:space="0" w:color="auto"/>
        </w:pBdr>
        <w:ind w:left="533" w:hanging="533"/>
        <w:jc w:val="both"/>
        <w:rPr>
          <w:rFonts w:cs="Arial"/>
          <w:sz w:val="40"/>
          <w:szCs w:val="40"/>
        </w:rPr>
      </w:pPr>
      <w:r>
        <w:rPr>
          <w:rFonts w:cs="Arial"/>
          <w:sz w:val="40"/>
          <w:szCs w:val="40"/>
        </w:rPr>
        <w:t xml:space="preserve">9 </w:t>
      </w:r>
      <w:bookmarkStart w:id="11" w:name="OLE_LINK14"/>
      <w:r>
        <w:rPr>
          <w:rFonts w:cs="Arial"/>
          <w:sz w:val="40"/>
          <w:szCs w:val="40"/>
        </w:rPr>
        <w:t xml:space="preserve">Summary for </w:t>
      </w:r>
      <w:r w:rsidRPr="00BA4F2D">
        <w:rPr>
          <w:rFonts w:cs="Arial"/>
          <w:sz w:val="40"/>
          <w:szCs w:val="40"/>
        </w:rPr>
        <w:t>NR FR1 DL fragment carriers study</w:t>
      </w:r>
      <w:bookmarkEnd w:id="11"/>
    </w:p>
    <w:p w14:paraId="0CED411C" w14:textId="5828FC10" w:rsidR="00452E13" w:rsidRDefault="00447948" w:rsidP="00447948">
      <w:pPr>
        <w:rPr>
          <w:rFonts w:ascii="Arial" w:eastAsia="新細明體" w:hAnsi="Arial" w:cs="Arial"/>
          <w:lang w:eastAsia="zh-TW"/>
        </w:rPr>
      </w:pPr>
      <w:r w:rsidRPr="0067173F">
        <w:rPr>
          <w:rFonts w:ascii="Arial" w:eastAsia="新細明體" w:hAnsi="Arial" w:cs="Arial"/>
          <w:lang w:eastAsia="zh-TW"/>
        </w:rPr>
        <w:t xml:space="preserve">The </w:t>
      </w:r>
      <w:r w:rsidR="00452E13" w:rsidRPr="00452E13">
        <w:rPr>
          <w:rFonts w:ascii="Arial" w:eastAsia="新細明體" w:hAnsi="Arial" w:cs="Arial"/>
          <w:lang w:eastAsia="zh-TW"/>
        </w:rPr>
        <w:t>non-contiguous intra-band carrier aggregation (NC IB CA)</w:t>
      </w:r>
      <w:r w:rsidR="00452E13">
        <w:rPr>
          <w:rFonts w:ascii="Arial" w:eastAsia="新細明體" w:hAnsi="Arial" w:cs="Arial"/>
          <w:lang w:eastAsia="zh-TW"/>
        </w:rPr>
        <w:t xml:space="preserve"> have been introduced in the RAN4 specs for years. The legacy UE receiver is implemented with partially-shared architecture which requires separate Rx paths</w:t>
      </w:r>
      <w:r w:rsidR="00716460">
        <w:rPr>
          <w:rFonts w:ascii="Arial" w:eastAsia="新細明體" w:hAnsi="Arial" w:cs="Arial"/>
          <w:lang w:eastAsia="zh-TW"/>
        </w:rPr>
        <w:t xml:space="preserve"> and Rx</w:t>
      </w:r>
      <w:r w:rsidR="00452E13">
        <w:rPr>
          <w:rFonts w:ascii="Arial" w:eastAsia="新細明體" w:hAnsi="Arial" w:cs="Arial"/>
          <w:lang w:eastAsia="zh-TW"/>
        </w:rPr>
        <w:t xml:space="preserve"> LOs for receiving each carriers that limit the CA capabilities </w:t>
      </w:r>
      <w:r w:rsidR="00452E13" w:rsidRPr="00452E13">
        <w:rPr>
          <w:rFonts w:ascii="Arial" w:eastAsia="新細明體" w:hAnsi="Arial" w:cs="Arial"/>
          <w:lang w:eastAsia="zh-TW"/>
        </w:rPr>
        <w:t>as the maximum supported number of component carriers</w:t>
      </w:r>
      <w:r w:rsidR="00452E13">
        <w:rPr>
          <w:rFonts w:ascii="Arial" w:eastAsia="新細明體" w:hAnsi="Arial" w:cs="Arial"/>
          <w:lang w:eastAsia="zh-TW"/>
        </w:rPr>
        <w:t>. In this study, RAN4 figured out one Rx RF chain (fully shared receiver) architecture to reduce the number of Rx chains</w:t>
      </w:r>
      <w:r w:rsidR="00716460">
        <w:rPr>
          <w:rFonts w:ascii="Arial" w:eastAsia="新細明體" w:hAnsi="Arial" w:cs="Arial"/>
          <w:lang w:eastAsia="zh-TW"/>
        </w:rPr>
        <w:t xml:space="preserve"> for receiving intra-band DL NCCA</w:t>
      </w:r>
      <w:r w:rsidR="00452E13">
        <w:rPr>
          <w:rFonts w:ascii="Arial" w:eastAsia="新細明體" w:hAnsi="Arial" w:cs="Arial"/>
          <w:lang w:eastAsia="zh-TW"/>
        </w:rPr>
        <w:t xml:space="preserve"> so that UE can support receiving more DL carriers</w:t>
      </w:r>
      <w:r w:rsidR="00716460">
        <w:rPr>
          <w:rFonts w:ascii="Arial" w:eastAsia="新細明體" w:hAnsi="Arial" w:cs="Arial"/>
          <w:lang w:eastAsia="zh-TW"/>
        </w:rPr>
        <w:t xml:space="preserve"> with remaining Rx chains</w:t>
      </w:r>
      <w:r w:rsidR="00452E13">
        <w:rPr>
          <w:rFonts w:ascii="Arial" w:eastAsia="新細明體" w:hAnsi="Arial" w:cs="Arial"/>
          <w:lang w:eastAsia="zh-TW"/>
        </w:rPr>
        <w:t>.</w:t>
      </w:r>
    </w:p>
    <w:p w14:paraId="0F99B811" w14:textId="487D2402" w:rsidR="00452E13" w:rsidRDefault="00452E13" w:rsidP="00447948">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 xml:space="preserve">rom the study on power spectral density difference between carriers of co-located adjacent channel operators, the in-gap interference to wanted signal ratio (ISR ratio) can distribute from 20dB to less than 0dB due to different gNB antenna pattern assumptions from system level simulation. The simulation further shows if the network shifts i.e., non-collocated adjacent channel operators, the </w:t>
      </w:r>
      <w:r w:rsidR="00071BC2">
        <w:rPr>
          <w:rFonts w:ascii="Arial" w:eastAsia="新細明體" w:hAnsi="Arial" w:cs="Arial"/>
          <w:lang w:eastAsia="zh-TW"/>
        </w:rPr>
        <w:t>delta</w:t>
      </w:r>
      <w:r w:rsidR="00716460">
        <w:rPr>
          <w:rFonts w:ascii="Arial" w:eastAsia="新細明體" w:hAnsi="Arial" w:cs="Arial"/>
          <w:lang w:eastAsia="zh-TW"/>
        </w:rPr>
        <w:t xml:space="preserve"> RSRP</w:t>
      </w:r>
      <w:r>
        <w:rPr>
          <w:rFonts w:ascii="Arial" w:eastAsia="新細明體" w:hAnsi="Arial" w:cs="Arial"/>
          <w:lang w:eastAsia="zh-TW"/>
        </w:rPr>
        <w:t xml:space="preserve"> can distribute from tens of dBs to negative tens of dBs which implies the in-gap interference rejection capability need to be as good as possible.</w:t>
      </w:r>
    </w:p>
    <w:p w14:paraId="65622915" w14:textId="467EEA8B" w:rsidR="00071BC2" w:rsidRDefault="00CD7248" w:rsidP="00447948">
      <w:pPr>
        <w:rPr>
          <w:rFonts w:ascii="Arial" w:eastAsia="新細明體" w:hAnsi="Arial" w:cs="Arial"/>
          <w:lang w:eastAsia="zh-TW"/>
        </w:rPr>
      </w:pPr>
      <w:bookmarkStart w:id="12" w:name="OLE_LINK96"/>
      <w:r>
        <w:rPr>
          <w:rFonts w:ascii="Arial" w:eastAsia="新細明體" w:hAnsi="Arial" w:cs="Arial" w:hint="eastAsia"/>
          <w:lang w:eastAsia="zh-TW"/>
        </w:rPr>
        <w:t>T</w:t>
      </w:r>
      <w:r>
        <w:rPr>
          <w:rFonts w:ascii="Arial" w:eastAsia="新細明體" w:hAnsi="Arial" w:cs="Arial"/>
          <w:lang w:eastAsia="zh-TW"/>
        </w:rPr>
        <w:t>he adjusted RF requirements for example bands have also been evaluated by companies. There would be REFSENS degradation due to one Rx RF chain mode on both PCC and SCC in the FDD bands due to self-Tx leakage impact.</w:t>
      </w:r>
      <w:r w:rsidR="00E045D7">
        <w:rPr>
          <w:rFonts w:ascii="Arial" w:eastAsia="新細明體" w:hAnsi="Arial" w:cs="Arial"/>
          <w:lang w:eastAsia="zh-TW"/>
        </w:rPr>
        <w:t xml:space="preserve"> The network vendor express strong concerns to the degradation on the Pcell when one Rx RF chain mode is configured. </w:t>
      </w:r>
      <w:bookmarkStart w:id="13" w:name="OLE_LINK37"/>
    </w:p>
    <w:p w14:paraId="1C11D79C" w14:textId="7B45E5AB" w:rsidR="00CD7248" w:rsidRDefault="00E045D7" w:rsidP="00447948">
      <w:pPr>
        <w:rPr>
          <w:rFonts w:ascii="Arial" w:eastAsia="新細明體" w:hAnsi="Arial" w:cs="Arial"/>
          <w:lang w:eastAsia="zh-TW"/>
        </w:rPr>
      </w:pPr>
      <w:r>
        <w:rPr>
          <w:rFonts w:ascii="Arial" w:eastAsia="新細明體" w:hAnsi="Arial" w:cs="Arial"/>
          <w:lang w:eastAsia="zh-TW"/>
        </w:rPr>
        <w:t xml:space="preserve">In summary, if degradation on Pcell is strictly forbidden, no PCC degradation worse than REFSENS level in one Rx RF chain mode, </w:t>
      </w:r>
      <w:r w:rsidR="00A62F68">
        <w:rPr>
          <w:rFonts w:ascii="Arial" w:eastAsia="新細明體" w:hAnsi="Arial" w:cs="Arial"/>
          <w:lang w:eastAsia="zh-TW"/>
        </w:rPr>
        <w:t>then the</w:t>
      </w:r>
      <w:r>
        <w:rPr>
          <w:rFonts w:ascii="Arial" w:eastAsia="新細明體" w:hAnsi="Arial" w:cs="Arial"/>
          <w:lang w:eastAsia="zh-TW"/>
        </w:rPr>
        <w:t xml:space="preserve"> </w:t>
      </w:r>
      <w:r w:rsidR="00145CE0">
        <w:rPr>
          <w:rFonts w:ascii="Arial" w:eastAsia="新細明體" w:hAnsi="Arial" w:cs="Arial"/>
          <w:lang w:eastAsia="zh-TW"/>
        </w:rPr>
        <w:t xml:space="preserve">operation </w:t>
      </w:r>
      <w:r>
        <w:rPr>
          <w:rFonts w:ascii="Arial" w:eastAsia="新細明體" w:hAnsi="Arial" w:cs="Arial"/>
          <w:lang w:eastAsia="zh-TW"/>
        </w:rPr>
        <w:t>scenarios can be considered</w:t>
      </w:r>
      <w:r w:rsidR="00071BC2">
        <w:rPr>
          <w:rFonts w:ascii="Arial" w:eastAsia="新細明體" w:hAnsi="Arial" w:cs="Arial"/>
          <w:lang w:eastAsia="zh-TW"/>
        </w:rPr>
        <w:t xml:space="preserve"> for intra-band non-contiguous CA</w:t>
      </w:r>
      <w:r>
        <w:rPr>
          <w:rFonts w:ascii="Arial" w:eastAsia="新細明體" w:hAnsi="Arial" w:cs="Arial"/>
          <w:lang w:eastAsia="zh-TW"/>
        </w:rPr>
        <w:t>:</w:t>
      </w:r>
    </w:p>
    <w:p w14:paraId="024007F8" w14:textId="6575BD13" w:rsidR="00071BC2" w:rsidRDefault="00071BC2" w:rsidP="00E045D7">
      <w:pPr>
        <w:pStyle w:val="af4"/>
        <w:numPr>
          <w:ilvl w:val="0"/>
          <w:numId w:val="48"/>
        </w:numPr>
        <w:ind w:leftChars="0"/>
        <w:rPr>
          <w:rFonts w:ascii="Arial" w:eastAsia="新細明體" w:hAnsi="Arial" w:cs="Arial"/>
          <w:lang w:eastAsia="zh-TW"/>
        </w:rPr>
      </w:pPr>
      <w:r>
        <w:rPr>
          <w:rFonts w:ascii="Arial" w:eastAsia="新細明體" w:hAnsi="Arial" w:cs="Arial"/>
          <w:lang w:eastAsia="zh-TW"/>
        </w:rPr>
        <w:t>FDD</w:t>
      </w:r>
      <w:r>
        <w:rPr>
          <w:rFonts w:ascii="Arial" w:eastAsia="新細明體" w:hAnsi="Arial" w:cs="Arial" w:hint="eastAsia"/>
          <w:lang w:eastAsia="zh-TW"/>
        </w:rPr>
        <w:t xml:space="preserve"> b</w:t>
      </w:r>
      <w:r>
        <w:rPr>
          <w:rFonts w:ascii="Arial" w:eastAsia="新細明體" w:hAnsi="Arial" w:cs="Arial"/>
          <w:lang w:eastAsia="zh-TW"/>
        </w:rPr>
        <w:t>and</w:t>
      </w:r>
      <w:r w:rsidR="00580E37">
        <w:rPr>
          <w:rFonts w:ascii="Arial" w:eastAsia="新細明體" w:hAnsi="Arial" w:cs="Arial"/>
          <w:lang w:eastAsia="zh-TW"/>
        </w:rPr>
        <w:t xml:space="preserve"> DL fragmented carriers</w:t>
      </w:r>
    </w:p>
    <w:p w14:paraId="790CF708" w14:textId="763C4C17" w:rsidR="00E045D7" w:rsidRDefault="00E045D7" w:rsidP="00071BC2">
      <w:pPr>
        <w:pStyle w:val="af4"/>
        <w:numPr>
          <w:ilvl w:val="1"/>
          <w:numId w:val="52"/>
        </w:numPr>
        <w:ind w:leftChars="0"/>
        <w:rPr>
          <w:rFonts w:ascii="Arial" w:eastAsia="新細明體" w:hAnsi="Arial" w:cs="Arial"/>
          <w:lang w:eastAsia="zh-TW"/>
        </w:rPr>
      </w:pPr>
      <w:r>
        <w:rPr>
          <w:rFonts w:ascii="Arial" w:eastAsia="新細明體" w:hAnsi="Arial" w:cs="Arial"/>
          <w:lang w:eastAsia="zh-TW"/>
        </w:rPr>
        <w:t>CBW of both DL fragmented carriers + Wgap are small enough</w:t>
      </w:r>
    </w:p>
    <w:p w14:paraId="016DF54E" w14:textId="72CD578D" w:rsidR="00E045D7" w:rsidRDefault="00E045D7" w:rsidP="00071BC2">
      <w:pPr>
        <w:pStyle w:val="af4"/>
        <w:numPr>
          <w:ilvl w:val="1"/>
          <w:numId w:val="52"/>
        </w:numPr>
        <w:ind w:leftChars="0"/>
        <w:rPr>
          <w:rFonts w:ascii="Arial" w:eastAsia="新細明體" w:hAnsi="Arial" w:cs="Arial"/>
          <w:lang w:eastAsia="zh-TW"/>
        </w:rPr>
      </w:pPr>
      <w:r>
        <w:rPr>
          <w:rFonts w:ascii="Arial" w:eastAsia="新細明體" w:hAnsi="Arial" w:cs="Arial"/>
          <w:lang w:eastAsia="zh-TW"/>
        </w:rPr>
        <w:t>UE locates near gNB that UL Tx</w:t>
      </w:r>
      <w:r w:rsidR="00071BC2">
        <w:rPr>
          <w:rFonts w:ascii="Arial" w:eastAsia="新細明體" w:hAnsi="Arial" w:cs="Arial"/>
          <w:lang w:eastAsia="zh-TW"/>
        </w:rPr>
        <w:t xml:space="preserve"> </w:t>
      </w:r>
      <w:r w:rsidR="00071BC2">
        <w:rPr>
          <w:rFonts w:ascii="Arial" w:eastAsia="新細明體" w:hAnsi="Arial" w:cs="Arial" w:hint="eastAsia"/>
          <w:lang w:eastAsia="zh-TW"/>
        </w:rPr>
        <w:t>p</w:t>
      </w:r>
      <w:r w:rsidR="00071BC2">
        <w:rPr>
          <w:rFonts w:ascii="Arial" w:eastAsia="新細明體" w:hAnsi="Arial" w:cs="Arial"/>
          <w:lang w:eastAsia="zh-TW"/>
        </w:rPr>
        <w:t>ower</w:t>
      </w:r>
      <w:r>
        <w:rPr>
          <w:rFonts w:ascii="Arial" w:eastAsia="新細明體" w:hAnsi="Arial" w:cs="Arial"/>
          <w:lang w:eastAsia="zh-TW"/>
        </w:rPr>
        <w:t xml:space="preserve"> level don’t need to be large</w:t>
      </w:r>
    </w:p>
    <w:p w14:paraId="591F56D1" w14:textId="356379CC" w:rsidR="000034F3" w:rsidRDefault="00071BC2" w:rsidP="00071BC2">
      <w:pPr>
        <w:pStyle w:val="af4"/>
        <w:numPr>
          <w:ilvl w:val="1"/>
          <w:numId w:val="52"/>
        </w:numPr>
        <w:ind w:leftChars="0"/>
        <w:rPr>
          <w:rFonts w:ascii="Arial" w:eastAsia="新細明體" w:hAnsi="Arial" w:cs="Arial"/>
          <w:lang w:eastAsia="zh-TW"/>
        </w:rPr>
      </w:pPr>
      <w:r>
        <w:rPr>
          <w:rFonts w:ascii="Arial" w:eastAsia="新細明體" w:hAnsi="Arial" w:cs="Arial"/>
          <w:lang w:eastAsia="zh-TW"/>
        </w:rPr>
        <w:t>For higher order CA combination, b</w:t>
      </w:r>
      <w:r w:rsidR="00E045D7">
        <w:rPr>
          <w:rFonts w:ascii="Arial" w:eastAsia="新細明體" w:hAnsi="Arial" w:cs="Arial"/>
          <w:lang w:eastAsia="zh-TW"/>
        </w:rPr>
        <w:t xml:space="preserve">oth </w:t>
      </w:r>
      <w:r>
        <w:rPr>
          <w:rFonts w:ascii="Arial" w:eastAsia="新細明體" w:hAnsi="Arial" w:cs="Arial"/>
          <w:lang w:eastAsia="zh-TW"/>
        </w:rPr>
        <w:t xml:space="preserve">intra-band </w:t>
      </w:r>
      <w:r w:rsidR="00E045D7">
        <w:rPr>
          <w:rFonts w:ascii="Arial" w:eastAsia="新細明體" w:hAnsi="Arial" w:cs="Arial"/>
          <w:lang w:eastAsia="zh-TW"/>
        </w:rPr>
        <w:t>DL fragmented carriers are SCC</w:t>
      </w:r>
      <w:r>
        <w:rPr>
          <w:rFonts w:ascii="Arial" w:eastAsia="新細明體" w:hAnsi="Arial" w:cs="Arial"/>
          <w:lang w:eastAsia="zh-TW"/>
        </w:rPr>
        <w:t xml:space="preserve"> (UL is in another band)</w:t>
      </w:r>
    </w:p>
    <w:p w14:paraId="422B2500" w14:textId="0CE1B949" w:rsidR="000034F3" w:rsidRDefault="000034F3" w:rsidP="00071BC2">
      <w:pPr>
        <w:pStyle w:val="af4"/>
        <w:numPr>
          <w:ilvl w:val="1"/>
          <w:numId w:val="52"/>
        </w:numPr>
        <w:ind w:leftChars="0"/>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he frequency allocation of PCC and SCC to avoid worst case configuration on DL performance i.e., PCC/SCC swapping</w:t>
      </w:r>
    </w:p>
    <w:p w14:paraId="08F586FC" w14:textId="0EC93C6A" w:rsidR="00E045D7" w:rsidRDefault="00E045D7" w:rsidP="00E045D7">
      <w:pPr>
        <w:pStyle w:val="af4"/>
        <w:numPr>
          <w:ilvl w:val="0"/>
          <w:numId w:val="48"/>
        </w:numPr>
        <w:ind w:leftChars="0"/>
        <w:rPr>
          <w:rFonts w:ascii="Arial" w:eastAsia="新細明體" w:hAnsi="Arial" w:cs="Arial"/>
          <w:lang w:eastAsia="zh-TW"/>
        </w:rPr>
      </w:pPr>
      <w:r w:rsidRPr="000034F3">
        <w:rPr>
          <w:rFonts w:ascii="Arial" w:eastAsia="新細明體" w:hAnsi="Arial" w:cs="Arial"/>
          <w:lang w:eastAsia="zh-TW"/>
        </w:rPr>
        <w:t>TDD band DL fragmented carriers</w:t>
      </w:r>
      <w:bookmarkEnd w:id="12"/>
    </w:p>
    <w:bookmarkEnd w:id="13"/>
    <w:p w14:paraId="369BC750" w14:textId="77777777" w:rsidR="00A42C05" w:rsidRDefault="00A42C05" w:rsidP="00447948">
      <w:pPr>
        <w:rPr>
          <w:rFonts w:ascii="Arial" w:eastAsia="新細明體" w:hAnsi="Arial" w:cs="Arial"/>
          <w:lang w:eastAsia="zh-TW"/>
        </w:rPr>
      </w:pPr>
    </w:p>
    <w:p w14:paraId="42A573CB" w14:textId="71EC5ECD" w:rsidR="00452E13" w:rsidRDefault="00300E25" w:rsidP="00447948">
      <w:pPr>
        <w:rPr>
          <w:rFonts w:ascii="Arial" w:eastAsia="新細明體" w:hAnsi="Arial" w:cs="Arial"/>
          <w:lang w:eastAsia="zh-TW"/>
        </w:rPr>
      </w:pPr>
      <w:r>
        <w:rPr>
          <w:rFonts w:ascii="Arial" w:eastAsia="新細明體" w:hAnsi="Arial" w:cs="Arial" w:hint="eastAsia"/>
          <w:lang w:eastAsia="zh-TW"/>
        </w:rPr>
        <w:lastRenderedPageBreak/>
        <w:t>T</w:t>
      </w:r>
      <w:r>
        <w:rPr>
          <w:rFonts w:ascii="Arial" w:eastAsia="新細明體" w:hAnsi="Arial" w:cs="Arial"/>
          <w:lang w:eastAsia="zh-TW"/>
        </w:rPr>
        <w:t xml:space="preserve">he </w:t>
      </w:r>
      <w:r w:rsidR="00FC1706">
        <w:rPr>
          <w:rFonts w:ascii="Arial" w:eastAsia="新細明體" w:hAnsi="Arial" w:cs="Arial"/>
          <w:lang w:eastAsia="zh-TW"/>
        </w:rPr>
        <w:t>signalling</w:t>
      </w:r>
      <w:r>
        <w:rPr>
          <w:rFonts w:ascii="Arial" w:eastAsia="新細明體" w:hAnsi="Arial" w:cs="Arial"/>
          <w:lang w:eastAsia="zh-TW"/>
        </w:rPr>
        <w:t xml:space="preserve"> </w:t>
      </w:r>
      <w:r w:rsidR="00FC1706">
        <w:rPr>
          <w:rFonts w:ascii="Arial" w:eastAsia="新細明體" w:hAnsi="Arial" w:cs="Arial"/>
          <w:lang w:eastAsia="zh-TW"/>
        </w:rPr>
        <w:t>indication has also been discussed and agreed on the following</w:t>
      </w:r>
      <w:r w:rsidR="001F4CEF">
        <w:rPr>
          <w:rFonts w:ascii="Arial" w:eastAsia="新細明體" w:hAnsi="Arial" w:cs="Arial"/>
          <w:lang w:eastAsia="zh-TW"/>
        </w:rPr>
        <w:t xml:space="preserve"> two aspects</w:t>
      </w:r>
      <w:r w:rsidR="00FC1706">
        <w:rPr>
          <w:rFonts w:ascii="Arial" w:eastAsia="新細明體" w:hAnsi="Arial" w:cs="Arial"/>
          <w:lang w:eastAsia="zh-TW"/>
        </w:rPr>
        <w:t>[22]</w:t>
      </w:r>
      <w:r w:rsidR="00145CE0">
        <w:rPr>
          <w:rFonts w:ascii="Arial" w:eastAsia="新細明體" w:hAnsi="Arial" w:cs="Arial"/>
          <w:lang w:eastAsia="zh-TW"/>
        </w:rPr>
        <w:t xml:space="preserve">. The down select or final decision can be made </w:t>
      </w:r>
      <w:r w:rsidR="00A42C05">
        <w:rPr>
          <w:rFonts w:ascii="Arial" w:eastAsia="新細明體" w:hAnsi="Arial" w:cs="Arial"/>
          <w:lang w:eastAsia="zh-TW"/>
        </w:rPr>
        <w:t>during</w:t>
      </w:r>
      <w:r w:rsidR="00145CE0">
        <w:rPr>
          <w:rFonts w:ascii="Arial" w:eastAsia="新細明體" w:hAnsi="Arial" w:cs="Arial"/>
          <w:lang w:eastAsia="zh-TW"/>
        </w:rPr>
        <w:t xml:space="preserve"> work item phase:</w:t>
      </w:r>
    </w:p>
    <w:p w14:paraId="298A9FCA" w14:textId="67FB9334" w:rsidR="00FC1706" w:rsidRPr="001F4CEF" w:rsidRDefault="00FC1706" w:rsidP="001F4CEF">
      <w:pPr>
        <w:pStyle w:val="af4"/>
        <w:numPr>
          <w:ilvl w:val="0"/>
          <w:numId w:val="49"/>
        </w:numPr>
        <w:ind w:leftChars="0"/>
        <w:rPr>
          <w:rFonts w:ascii="Arial" w:eastAsia="新細明體" w:hAnsi="Arial" w:cs="Arial"/>
          <w:lang w:eastAsia="zh-TW"/>
        </w:rPr>
      </w:pPr>
      <w:r w:rsidRPr="001F4CEF">
        <w:rPr>
          <w:rFonts w:ascii="Arial" w:eastAsia="新細明體" w:hAnsi="Arial" w:cs="Arial"/>
          <w:lang w:eastAsia="zh-TW"/>
        </w:rPr>
        <w:t>Alternative 1: use the legacy band combination reporting scheme + Rx sharing capability indication</w:t>
      </w:r>
    </w:p>
    <w:p w14:paraId="14B118C3" w14:textId="635D4785" w:rsidR="00FC1706" w:rsidRPr="001F4CEF" w:rsidRDefault="00FC1706" w:rsidP="001F4CEF">
      <w:pPr>
        <w:pStyle w:val="af4"/>
        <w:numPr>
          <w:ilvl w:val="0"/>
          <w:numId w:val="49"/>
        </w:numPr>
        <w:ind w:leftChars="0"/>
        <w:rPr>
          <w:rFonts w:ascii="Arial" w:eastAsia="新細明體" w:hAnsi="Arial" w:cs="Arial"/>
          <w:lang w:eastAsia="zh-TW"/>
        </w:rPr>
      </w:pPr>
      <w:r w:rsidRPr="001F4CEF">
        <w:rPr>
          <w:rFonts w:ascii="Arial" w:eastAsia="新細明體" w:hAnsi="Arial" w:cs="Arial"/>
          <w:lang w:eastAsia="zh-TW"/>
        </w:rPr>
        <w:t>Alternative 2: use the new notation</w:t>
      </w:r>
      <w:r w:rsidR="00A62F68">
        <w:rPr>
          <w:rFonts w:ascii="Arial" w:eastAsia="新細明體" w:hAnsi="Arial" w:cs="Arial"/>
          <w:lang w:eastAsia="zh-TW"/>
        </w:rPr>
        <w:t xml:space="preserve"> or new bandwidth class</w:t>
      </w:r>
      <w:r w:rsidRPr="001F4CEF">
        <w:rPr>
          <w:rFonts w:ascii="Arial" w:eastAsia="新細明體" w:hAnsi="Arial" w:cs="Arial"/>
          <w:lang w:eastAsia="zh-TW"/>
        </w:rPr>
        <w:t xml:space="preserve"> for CA configurations with single Rx RF Chain</w:t>
      </w:r>
    </w:p>
    <w:p w14:paraId="328EE673" w14:textId="77777777" w:rsidR="00A62F68" w:rsidRDefault="00A62F68" w:rsidP="00447948">
      <w:pPr>
        <w:rPr>
          <w:rFonts w:ascii="Arial" w:eastAsia="新細明體" w:hAnsi="Arial" w:cs="Arial"/>
          <w:lang w:eastAsia="zh-TW"/>
        </w:rPr>
      </w:pPr>
    </w:p>
    <w:p w14:paraId="1F08D2CD" w14:textId="1B3429DC" w:rsidR="00145CE0" w:rsidRDefault="00A62F68" w:rsidP="00447948">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 xml:space="preserve">s for </w:t>
      </w:r>
      <w:r w:rsidR="00145CE0">
        <w:rPr>
          <w:rFonts w:ascii="Arial" w:eastAsia="新細明體" w:hAnsi="Arial" w:cs="Arial"/>
          <w:lang w:eastAsia="zh-TW"/>
        </w:rPr>
        <w:t xml:space="preserve">UE behaviour regarding CA fallback and architecture switching </w:t>
      </w:r>
      <w:r w:rsidR="00A42C05">
        <w:rPr>
          <w:rFonts w:ascii="Arial" w:eastAsia="新細明體" w:hAnsi="Arial" w:cs="Arial"/>
          <w:lang w:eastAsia="zh-TW"/>
        </w:rPr>
        <w:t>were</w:t>
      </w:r>
      <w:r w:rsidR="00145CE0">
        <w:rPr>
          <w:rFonts w:ascii="Arial" w:eastAsia="新細明體" w:hAnsi="Arial" w:cs="Arial"/>
          <w:lang w:eastAsia="zh-TW"/>
        </w:rPr>
        <w:t xml:space="preserve"> also discussed. The baseline fallback when UE is configured one Rx RF chain mode is fallback to single CC. As for other fallback configurations</w:t>
      </w:r>
      <w:r w:rsidR="00071BC2">
        <w:rPr>
          <w:rFonts w:ascii="Arial" w:eastAsia="新細明體" w:hAnsi="Arial" w:cs="Arial"/>
          <w:lang w:eastAsia="zh-TW"/>
        </w:rPr>
        <w:t xml:space="preserve">, option2 and option 3 </w:t>
      </w:r>
      <w:r w:rsidR="00071BC2">
        <w:rPr>
          <w:rFonts w:ascii="Arial" w:eastAsia="新細明體" w:hAnsi="Arial" w:cs="Arial" w:hint="eastAsia"/>
          <w:lang w:eastAsia="zh-TW"/>
        </w:rPr>
        <w:t>a</w:t>
      </w:r>
      <w:r w:rsidR="00071BC2">
        <w:rPr>
          <w:rFonts w:ascii="Arial" w:eastAsia="新細明體" w:hAnsi="Arial" w:cs="Arial"/>
          <w:lang w:eastAsia="zh-TW"/>
        </w:rPr>
        <w:t>s illustrated in [Fig XXXXX-1],</w:t>
      </w:r>
      <w:r w:rsidR="00145CE0">
        <w:rPr>
          <w:rFonts w:ascii="Arial" w:eastAsia="新細明體" w:hAnsi="Arial" w:cs="Arial"/>
          <w:lang w:eastAsia="zh-TW"/>
        </w:rPr>
        <w:t xml:space="preserve"> that may happen with architecture switching together, there’s UE capability dependency that may need additional UE capability indication such as ”</w:t>
      </w:r>
      <w:r w:rsidR="00145CE0" w:rsidRPr="00145CE0">
        <w:rPr>
          <w:rFonts w:ascii="Arial" w:eastAsia="新細明體" w:hAnsi="Arial" w:cs="Arial"/>
          <w:lang w:eastAsia="zh-TW"/>
        </w:rPr>
        <w:t>CA fallback combination with architecture switching</w:t>
      </w:r>
      <w:r w:rsidR="00145CE0">
        <w:rPr>
          <w:rFonts w:ascii="Arial" w:eastAsia="新細明體" w:hAnsi="Arial" w:cs="Arial"/>
          <w:lang w:eastAsia="zh-TW"/>
        </w:rPr>
        <w:t>”.</w:t>
      </w:r>
    </w:p>
    <w:p w14:paraId="201F6389" w14:textId="23C37B74" w:rsidR="00145CE0" w:rsidRDefault="00145CE0" w:rsidP="00447948">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he criteria of enabling one Rx RF chain mode </w:t>
      </w:r>
      <w:r w:rsidR="00A42C05">
        <w:rPr>
          <w:rFonts w:ascii="Arial" w:eastAsia="新細明體" w:hAnsi="Arial" w:cs="Arial"/>
          <w:lang w:eastAsia="zh-TW"/>
        </w:rPr>
        <w:t>have</w:t>
      </w:r>
      <w:r>
        <w:rPr>
          <w:rFonts w:ascii="Arial" w:eastAsia="新細明體" w:hAnsi="Arial" w:cs="Arial"/>
          <w:lang w:eastAsia="zh-TW"/>
        </w:rPr>
        <w:t xml:space="preserve"> also been discussed. </w:t>
      </w:r>
      <w:r w:rsidR="00A62F68">
        <w:rPr>
          <w:rFonts w:ascii="Arial" w:eastAsia="新細明體" w:hAnsi="Arial" w:cs="Arial"/>
          <w:lang w:eastAsia="zh-TW"/>
        </w:rPr>
        <w:t>O</w:t>
      </w:r>
      <w:r>
        <w:rPr>
          <w:rFonts w:ascii="Arial" w:eastAsia="新細明體" w:hAnsi="Arial" w:cs="Arial"/>
          <w:lang w:eastAsia="zh-TW"/>
        </w:rPr>
        <w:t xml:space="preserve">ne approach is rely on </w:t>
      </w:r>
      <w:r w:rsidRPr="00145CE0">
        <w:rPr>
          <w:rFonts w:ascii="Arial" w:eastAsia="新細明體" w:hAnsi="Arial" w:cs="Arial"/>
          <w:lang w:eastAsia="zh-TW"/>
        </w:rPr>
        <w:t>existing channel quality reporting and procedures</w:t>
      </w:r>
      <w:r>
        <w:rPr>
          <w:rFonts w:ascii="Arial" w:eastAsia="新細明體" w:hAnsi="Arial" w:cs="Arial"/>
          <w:lang w:eastAsia="zh-TW"/>
        </w:rPr>
        <w:t xml:space="preserve"> without new indication from UE.</w:t>
      </w:r>
      <w:r w:rsidR="00071BC2">
        <w:rPr>
          <w:rFonts w:ascii="Arial" w:eastAsia="新細明體" w:hAnsi="Arial" w:cs="Arial"/>
          <w:lang w:eastAsia="zh-TW"/>
        </w:rPr>
        <w:t xml:space="preserve"> The [new measurement property] may still be needed </w:t>
      </w:r>
      <w:r w:rsidR="00A62F68">
        <w:rPr>
          <w:rFonts w:ascii="Arial" w:eastAsia="新細明體" w:hAnsi="Arial" w:cs="Arial"/>
          <w:lang w:eastAsia="zh-TW"/>
        </w:rPr>
        <w:t>when</w:t>
      </w:r>
      <w:r w:rsidR="00071BC2">
        <w:rPr>
          <w:rFonts w:ascii="Arial" w:eastAsia="新細明體" w:hAnsi="Arial" w:cs="Arial"/>
          <w:lang w:eastAsia="zh-TW"/>
        </w:rPr>
        <w:t xml:space="preserve"> applying legacy measurement approach.</w:t>
      </w:r>
      <w:r>
        <w:rPr>
          <w:rFonts w:ascii="Arial" w:eastAsia="新細明體" w:hAnsi="Arial" w:cs="Arial"/>
          <w:lang w:eastAsia="zh-TW"/>
        </w:rPr>
        <w:t xml:space="preserve"> The other alternative is UE can do measurement to determine and indicate to the network whether it can support non-contiguous CCs with one Rx RF chain.</w:t>
      </w:r>
      <w:r w:rsidR="00A42C05">
        <w:rPr>
          <w:rFonts w:ascii="Arial" w:eastAsia="新細明體" w:hAnsi="Arial" w:cs="Arial"/>
          <w:lang w:eastAsia="zh-TW"/>
        </w:rPr>
        <w:t xml:space="preserve"> The flow of UE state change is also captured in the technical report for reference.</w:t>
      </w:r>
    </w:p>
    <w:p w14:paraId="5B3E1C52" w14:textId="54644823" w:rsidR="00145CE0" w:rsidRDefault="00145CE0" w:rsidP="00447948">
      <w:pPr>
        <w:rPr>
          <w:rFonts w:ascii="Arial" w:eastAsia="新細明體" w:hAnsi="Arial" w:cs="Arial"/>
          <w:lang w:eastAsia="zh-TW"/>
        </w:rPr>
      </w:pPr>
      <w:r>
        <w:rPr>
          <w:rFonts w:ascii="Arial" w:eastAsia="新細明體" w:hAnsi="Arial" w:cs="Arial"/>
          <w:lang w:eastAsia="zh-TW"/>
        </w:rPr>
        <w:t xml:space="preserve">With the study outcome, </w:t>
      </w:r>
      <w:r w:rsidR="0088717A">
        <w:rPr>
          <w:rFonts w:ascii="Arial" w:eastAsia="新細明體" w:hAnsi="Arial" w:cs="Arial"/>
          <w:lang w:eastAsia="zh-TW"/>
        </w:rPr>
        <w:t xml:space="preserve">RAN4 conclude </w:t>
      </w:r>
      <w:r>
        <w:rPr>
          <w:rFonts w:ascii="Arial" w:eastAsia="新細明體" w:hAnsi="Arial" w:cs="Arial"/>
          <w:lang w:eastAsia="zh-TW"/>
        </w:rPr>
        <w:t xml:space="preserve">it is feasible for </w:t>
      </w:r>
      <w:r w:rsidR="00716460">
        <w:rPr>
          <w:rFonts w:ascii="Arial" w:eastAsia="新細明體" w:hAnsi="Arial" w:cs="Arial"/>
          <w:lang w:eastAsia="zh-TW"/>
        </w:rPr>
        <w:t xml:space="preserve">NR </w:t>
      </w:r>
      <w:r>
        <w:rPr>
          <w:rFonts w:ascii="Arial" w:eastAsia="新細明體" w:hAnsi="Arial" w:cs="Arial"/>
          <w:lang w:eastAsia="zh-TW"/>
        </w:rPr>
        <w:t>UE to enable one Rx RF chain mode to receive two DL non-contiguous carriers.</w:t>
      </w:r>
    </w:p>
    <w:p w14:paraId="783174B2" w14:textId="5A6458CB" w:rsidR="0088717A" w:rsidRDefault="0088717A" w:rsidP="0088717A">
      <w:pPr>
        <w:overflowPunct/>
        <w:autoSpaceDE/>
        <w:adjustRightInd/>
        <w:rPr>
          <w:rFonts w:eastAsia="新細明體"/>
          <w:b/>
          <w:bCs/>
          <w:color w:val="4472C4" w:themeColor="accent1"/>
          <w:lang w:eastAsia="zh-TW"/>
        </w:rPr>
      </w:pPr>
      <w:bookmarkStart w:id="14" w:name="OLE_LINK98"/>
      <w:r>
        <w:rPr>
          <w:rFonts w:eastAsia="新細明體"/>
          <w:b/>
          <w:bCs/>
          <w:color w:val="4472C4" w:themeColor="accent1"/>
          <w:lang w:eastAsia="zh-TW"/>
        </w:rPr>
        <w:t>&lt;E</w:t>
      </w:r>
      <w:r>
        <w:rPr>
          <w:rFonts w:eastAsia="新細明體" w:hint="eastAsia"/>
          <w:b/>
          <w:bCs/>
          <w:color w:val="4472C4" w:themeColor="accent1"/>
          <w:lang w:eastAsia="zh-TW"/>
        </w:rPr>
        <w:t>n</w:t>
      </w:r>
      <w:r>
        <w:rPr>
          <w:rFonts w:eastAsia="新細明體"/>
          <w:b/>
          <w:bCs/>
          <w:color w:val="4472C4" w:themeColor="accent1"/>
          <w:lang w:eastAsia="zh-TW"/>
        </w:rPr>
        <w:t>d of TP&gt;</w:t>
      </w:r>
    </w:p>
    <w:bookmarkEnd w:id="14"/>
    <w:p w14:paraId="3AB71BB3" w14:textId="77777777" w:rsidR="00145CE0" w:rsidRDefault="00145CE0" w:rsidP="00447948">
      <w:pPr>
        <w:rPr>
          <w:rFonts w:ascii="Arial" w:eastAsia="新細明體" w:hAnsi="Arial" w:cs="Arial"/>
          <w:lang w:eastAsia="zh-TW"/>
        </w:rPr>
      </w:pPr>
    </w:p>
    <w:sectPr w:rsidR="00145C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E77E2" w14:textId="77777777" w:rsidR="000E1705" w:rsidRDefault="000E1705">
      <w:pPr>
        <w:spacing w:after="0"/>
      </w:pPr>
      <w:r>
        <w:separator/>
      </w:r>
    </w:p>
  </w:endnote>
  <w:endnote w:type="continuationSeparator" w:id="0">
    <w:p w14:paraId="43BBAB88" w14:textId="77777777" w:rsidR="000E1705" w:rsidRDefault="000E1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6EA5" w14:textId="77777777" w:rsidR="000E1705" w:rsidRDefault="000E1705">
      <w:pPr>
        <w:spacing w:after="0"/>
      </w:pPr>
      <w:r>
        <w:separator/>
      </w:r>
    </w:p>
  </w:footnote>
  <w:footnote w:type="continuationSeparator" w:id="0">
    <w:p w14:paraId="11CA9DDF" w14:textId="77777777" w:rsidR="000E1705" w:rsidRDefault="000E17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041943"/>
    <w:multiLevelType w:val="hybridMultilevel"/>
    <w:tmpl w:val="94A619EC"/>
    <w:lvl w:ilvl="0" w:tplc="99D048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7B292E"/>
    <w:multiLevelType w:val="hybridMultilevel"/>
    <w:tmpl w:val="DF6E3BD8"/>
    <w:lvl w:ilvl="0" w:tplc="5E3488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DF5DA6"/>
    <w:multiLevelType w:val="hybridMultilevel"/>
    <w:tmpl w:val="607AADA2"/>
    <w:lvl w:ilvl="0" w:tplc="8D5ECA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BD82A00"/>
    <w:multiLevelType w:val="hybridMultilevel"/>
    <w:tmpl w:val="0512BFD6"/>
    <w:lvl w:ilvl="0" w:tplc="5E3488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7B13B0"/>
    <w:multiLevelType w:val="hybridMultilevel"/>
    <w:tmpl w:val="002A94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4"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913916"/>
    <w:multiLevelType w:val="hybridMultilevel"/>
    <w:tmpl w:val="D22A2646"/>
    <w:lvl w:ilvl="0" w:tplc="FFFFFFFF">
      <w:start w:val="1"/>
      <w:numFmt w:val="lowerLetter"/>
      <w:lvlText w:val="%1.)"/>
      <w:lvlJc w:val="left"/>
      <w:pPr>
        <w:ind w:left="360" w:hanging="360"/>
      </w:pPr>
    </w:lvl>
    <w:lvl w:ilvl="1" w:tplc="A5DEAE32">
      <w:start w:val="1"/>
      <w:numFmt w:val="lowerLetter"/>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E23C9B"/>
    <w:multiLevelType w:val="hybridMultilevel"/>
    <w:tmpl w:val="88C45382"/>
    <w:lvl w:ilvl="0" w:tplc="04090005">
      <w:start w:val="1"/>
      <w:numFmt w:val="bullet"/>
      <w:lvlText w:val=""/>
      <w:lvlJc w:val="left"/>
      <w:pPr>
        <w:ind w:left="480" w:hanging="480"/>
      </w:pPr>
      <w:rPr>
        <w:rFonts w:ascii="Wingdings" w:hAnsi="Wingdings" w:hint="default"/>
      </w:rPr>
    </w:lvl>
    <w:lvl w:ilvl="1" w:tplc="48848858">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5E45F15"/>
    <w:multiLevelType w:val="hybridMultilevel"/>
    <w:tmpl w:val="79C058E6"/>
    <w:lvl w:ilvl="0" w:tplc="CC14CEE0">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56844473"/>
    <w:multiLevelType w:val="hybridMultilevel"/>
    <w:tmpl w:val="C1E62BC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6587476A"/>
    <w:multiLevelType w:val="hybridMultilevel"/>
    <w:tmpl w:val="2C6A4748"/>
    <w:lvl w:ilvl="0" w:tplc="748815FC">
      <w:start w:val="4"/>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5" w15:restartNumberingAfterBreak="0">
    <w:nsid w:val="66312843"/>
    <w:multiLevelType w:val="hybridMultilevel"/>
    <w:tmpl w:val="24F050D8"/>
    <w:lvl w:ilvl="0" w:tplc="A5DEAE32">
      <w:start w:val="1"/>
      <w:numFmt w:val="lowerLetter"/>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27E1656"/>
    <w:multiLevelType w:val="hybridMultilevel"/>
    <w:tmpl w:val="715E8E36"/>
    <w:lvl w:ilvl="0" w:tplc="FFFFFFFF">
      <w:start w:val="1"/>
      <w:numFmt w:val="lowerLetter"/>
      <w:lvlText w:val="%1.)"/>
      <w:lvlJc w:val="left"/>
      <w:pPr>
        <w:ind w:left="360" w:hanging="360"/>
      </w:pPr>
    </w:lvl>
    <w:lvl w:ilvl="1" w:tplc="0409001B">
      <w:start w:val="1"/>
      <w:numFmt w:val="lowerRoman"/>
      <w:lvlText w:val="%2."/>
      <w:lvlJc w:val="righ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40"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31"/>
  </w:num>
  <w:num w:numId="2" w16cid:durableId="199703551">
    <w:abstractNumId w:val="23"/>
  </w:num>
  <w:num w:numId="3" w16cid:durableId="194780846">
    <w:abstractNumId w:val="16"/>
  </w:num>
  <w:num w:numId="4" w16cid:durableId="1391925377">
    <w:abstractNumId w:val="6"/>
  </w:num>
  <w:num w:numId="5" w16cid:durableId="1164785914">
    <w:abstractNumId w:val="11"/>
  </w:num>
  <w:num w:numId="6" w16cid:durableId="1024401422">
    <w:abstractNumId w:val="19"/>
  </w:num>
  <w:num w:numId="7" w16cid:durableId="1949921100">
    <w:abstractNumId w:val="21"/>
  </w:num>
  <w:num w:numId="8" w16cid:durableId="1788353748">
    <w:abstractNumId w:val="38"/>
  </w:num>
  <w:num w:numId="9" w16cid:durableId="1265646367">
    <w:abstractNumId w:val="14"/>
  </w:num>
  <w:num w:numId="10" w16cid:durableId="1387096809">
    <w:abstractNumId w:val="15"/>
  </w:num>
  <w:num w:numId="11" w16cid:durableId="841776963">
    <w:abstractNumId w:val="17"/>
  </w:num>
  <w:num w:numId="12" w16cid:durableId="1677338602">
    <w:abstractNumId w:val="27"/>
  </w:num>
  <w:num w:numId="13" w16cid:durableId="735326426">
    <w:abstractNumId w:val="8"/>
  </w:num>
  <w:num w:numId="14" w16cid:durableId="1358848186">
    <w:abstractNumId w:val="0"/>
  </w:num>
  <w:num w:numId="15" w16cid:durableId="461655774">
    <w:abstractNumId w:val="41"/>
  </w:num>
  <w:num w:numId="16" w16cid:durableId="127206705">
    <w:abstractNumId w:val="22"/>
  </w:num>
  <w:num w:numId="17" w16cid:durableId="2079129936">
    <w:abstractNumId w:val="12"/>
  </w:num>
  <w:num w:numId="18" w16cid:durableId="1630895239">
    <w:abstractNumId w:val="5"/>
  </w:num>
  <w:num w:numId="19" w16cid:durableId="763650181">
    <w:abstractNumId w:val="40"/>
  </w:num>
  <w:num w:numId="20" w16cid:durableId="1616252350">
    <w:abstractNumId w:val="12"/>
  </w:num>
  <w:num w:numId="21" w16cid:durableId="1568149349">
    <w:abstractNumId w:val="36"/>
  </w:num>
  <w:num w:numId="22" w16cid:durableId="1730036753">
    <w:abstractNumId w:val="1"/>
  </w:num>
  <w:num w:numId="23" w16cid:durableId="713309571">
    <w:abstractNumId w:val="29"/>
  </w:num>
  <w:num w:numId="24" w16cid:durableId="1517692912">
    <w:abstractNumId w:val="2"/>
  </w:num>
  <w:num w:numId="25" w16cid:durableId="1696073044">
    <w:abstractNumId w:val="33"/>
  </w:num>
  <w:num w:numId="26" w16cid:durableId="2055231216">
    <w:abstractNumId w:val="28"/>
  </w:num>
  <w:num w:numId="27" w16cid:durableId="779767095">
    <w:abstractNumId w:val="33"/>
  </w:num>
  <w:num w:numId="28" w16cid:durableId="697001355">
    <w:abstractNumId w:val="32"/>
  </w:num>
  <w:num w:numId="29" w16cid:durableId="341779094">
    <w:abstractNumId w:val="30"/>
  </w:num>
  <w:num w:numId="30" w16cid:durableId="1237325805">
    <w:abstractNumId w:val="18"/>
  </w:num>
  <w:num w:numId="31" w16cid:durableId="1626542886">
    <w:abstractNumId w:val="12"/>
  </w:num>
  <w:num w:numId="32" w16cid:durableId="1284850866">
    <w:abstractNumId w:val="10"/>
  </w:num>
  <w:num w:numId="33" w16cid:durableId="1635410251">
    <w:abstractNumId w:val="3"/>
  </w:num>
  <w:num w:numId="34" w16cid:durableId="1608654256">
    <w:abstractNumId w:val="37"/>
  </w:num>
  <w:num w:numId="35" w16cid:durableId="560561952">
    <w:abstractNumId w:val="13"/>
  </w:num>
  <w:num w:numId="36" w16cid:durableId="9457678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7555857">
    <w:abstractNumId w:val="9"/>
  </w:num>
  <w:num w:numId="38" w16cid:durableId="1276055825">
    <w:abstractNumId w:val="4"/>
  </w:num>
  <w:num w:numId="39" w16cid:durableId="1041588879">
    <w:abstractNumId w:val="9"/>
  </w:num>
  <w:num w:numId="40" w16cid:durableId="2132282688">
    <w:abstractNumId w:val="34"/>
  </w:num>
  <w:num w:numId="41" w16cid:durableId="47549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343311">
    <w:abstractNumId w:val="34"/>
  </w:num>
  <w:num w:numId="43" w16cid:durableId="185875797">
    <w:abstractNumId w:val="7"/>
  </w:num>
  <w:num w:numId="44" w16cid:durableId="1892224444">
    <w:abstractNumId w:val="7"/>
  </w:num>
  <w:num w:numId="45" w16cid:durableId="795952323">
    <w:abstractNumId w:val="26"/>
  </w:num>
  <w:num w:numId="46" w16cid:durableId="5587100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06990386">
    <w:abstractNumId w:val="25"/>
  </w:num>
  <w:num w:numId="48" w16cid:durableId="2058122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1926706">
    <w:abstractNumId w:val="24"/>
  </w:num>
  <w:num w:numId="50" w16cid:durableId="388194541">
    <w:abstractNumId w:val="35"/>
  </w:num>
  <w:num w:numId="51" w16cid:durableId="1157190296">
    <w:abstractNumId w:val="20"/>
  </w:num>
  <w:num w:numId="52" w16cid:durableId="303196648">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279A"/>
    <w:rsid w:val="000034F3"/>
    <w:rsid w:val="00004BF3"/>
    <w:rsid w:val="00014002"/>
    <w:rsid w:val="00017F23"/>
    <w:rsid w:val="00020746"/>
    <w:rsid w:val="00026436"/>
    <w:rsid w:val="00026573"/>
    <w:rsid w:val="00030A94"/>
    <w:rsid w:val="0005439C"/>
    <w:rsid w:val="00061E12"/>
    <w:rsid w:val="00063568"/>
    <w:rsid w:val="000701E7"/>
    <w:rsid w:val="00070846"/>
    <w:rsid w:val="000709F6"/>
    <w:rsid w:val="00071BC2"/>
    <w:rsid w:val="000742AA"/>
    <w:rsid w:val="000753E5"/>
    <w:rsid w:val="00076CF4"/>
    <w:rsid w:val="00077CBF"/>
    <w:rsid w:val="00086928"/>
    <w:rsid w:val="00093581"/>
    <w:rsid w:val="000A0FBA"/>
    <w:rsid w:val="000A7EB7"/>
    <w:rsid w:val="000B25F7"/>
    <w:rsid w:val="000E058D"/>
    <w:rsid w:val="000E1254"/>
    <w:rsid w:val="000E141B"/>
    <w:rsid w:val="000E1705"/>
    <w:rsid w:val="000E774D"/>
    <w:rsid w:val="000F1852"/>
    <w:rsid w:val="000F6242"/>
    <w:rsid w:val="000F7A2D"/>
    <w:rsid w:val="00100EBA"/>
    <w:rsid w:val="00105A8E"/>
    <w:rsid w:val="00106951"/>
    <w:rsid w:val="00122C18"/>
    <w:rsid w:val="0012732B"/>
    <w:rsid w:val="00132855"/>
    <w:rsid w:val="0013547C"/>
    <w:rsid w:val="00135EB1"/>
    <w:rsid w:val="00141F0D"/>
    <w:rsid w:val="00143CE9"/>
    <w:rsid w:val="001447C2"/>
    <w:rsid w:val="00145816"/>
    <w:rsid w:val="00145CE0"/>
    <w:rsid w:val="00150888"/>
    <w:rsid w:val="0015355C"/>
    <w:rsid w:val="00153714"/>
    <w:rsid w:val="001542C0"/>
    <w:rsid w:val="00165EA6"/>
    <w:rsid w:val="00167EB3"/>
    <w:rsid w:val="00173E93"/>
    <w:rsid w:val="001860B6"/>
    <w:rsid w:val="00194717"/>
    <w:rsid w:val="00196857"/>
    <w:rsid w:val="001A4E0D"/>
    <w:rsid w:val="001B0D59"/>
    <w:rsid w:val="001C3D7F"/>
    <w:rsid w:val="001F4CEF"/>
    <w:rsid w:val="001F50FC"/>
    <w:rsid w:val="002121A4"/>
    <w:rsid w:val="0021419E"/>
    <w:rsid w:val="00226696"/>
    <w:rsid w:val="002357F4"/>
    <w:rsid w:val="002420B5"/>
    <w:rsid w:val="00245FBF"/>
    <w:rsid w:val="00256707"/>
    <w:rsid w:val="002568F7"/>
    <w:rsid w:val="002606B1"/>
    <w:rsid w:val="00261A77"/>
    <w:rsid w:val="00275790"/>
    <w:rsid w:val="00297005"/>
    <w:rsid w:val="002A1908"/>
    <w:rsid w:val="002A4551"/>
    <w:rsid w:val="002A680E"/>
    <w:rsid w:val="002B0AC9"/>
    <w:rsid w:val="002B2E0D"/>
    <w:rsid w:val="002C5483"/>
    <w:rsid w:val="002D0A15"/>
    <w:rsid w:val="002D2E82"/>
    <w:rsid w:val="002D6048"/>
    <w:rsid w:val="002E1994"/>
    <w:rsid w:val="002E3182"/>
    <w:rsid w:val="002E4DC6"/>
    <w:rsid w:val="002F1940"/>
    <w:rsid w:val="00300E25"/>
    <w:rsid w:val="0031304B"/>
    <w:rsid w:val="00315EE5"/>
    <w:rsid w:val="00316C4A"/>
    <w:rsid w:val="003259EF"/>
    <w:rsid w:val="00327D4F"/>
    <w:rsid w:val="00344DDB"/>
    <w:rsid w:val="003477D3"/>
    <w:rsid w:val="0035017E"/>
    <w:rsid w:val="003519F8"/>
    <w:rsid w:val="003827B2"/>
    <w:rsid w:val="00383545"/>
    <w:rsid w:val="003860B7"/>
    <w:rsid w:val="00386136"/>
    <w:rsid w:val="00396887"/>
    <w:rsid w:val="003A5DE5"/>
    <w:rsid w:val="003B012F"/>
    <w:rsid w:val="003B2E9B"/>
    <w:rsid w:val="003B5629"/>
    <w:rsid w:val="003B5DA9"/>
    <w:rsid w:val="003C20BE"/>
    <w:rsid w:val="003C2D50"/>
    <w:rsid w:val="003C6D26"/>
    <w:rsid w:val="003D21E1"/>
    <w:rsid w:val="003D572A"/>
    <w:rsid w:val="003D6F75"/>
    <w:rsid w:val="003D76F1"/>
    <w:rsid w:val="003E5067"/>
    <w:rsid w:val="003E7208"/>
    <w:rsid w:val="003F6467"/>
    <w:rsid w:val="003F780A"/>
    <w:rsid w:val="004001AD"/>
    <w:rsid w:val="00416C06"/>
    <w:rsid w:val="00421A58"/>
    <w:rsid w:val="00431AB6"/>
    <w:rsid w:val="00433500"/>
    <w:rsid w:val="00433F71"/>
    <w:rsid w:val="00440D43"/>
    <w:rsid w:val="00447948"/>
    <w:rsid w:val="0045115D"/>
    <w:rsid w:val="00452E13"/>
    <w:rsid w:val="00456548"/>
    <w:rsid w:val="004578E0"/>
    <w:rsid w:val="0046295A"/>
    <w:rsid w:val="00464D55"/>
    <w:rsid w:val="00484BA9"/>
    <w:rsid w:val="004866AA"/>
    <w:rsid w:val="00494B23"/>
    <w:rsid w:val="004A058A"/>
    <w:rsid w:val="004A4279"/>
    <w:rsid w:val="004A4C67"/>
    <w:rsid w:val="004B3C1E"/>
    <w:rsid w:val="004B6ED5"/>
    <w:rsid w:val="004C6BBD"/>
    <w:rsid w:val="004C719C"/>
    <w:rsid w:val="004D6A4B"/>
    <w:rsid w:val="004E060B"/>
    <w:rsid w:val="004E15FA"/>
    <w:rsid w:val="004E3939"/>
    <w:rsid w:val="004E499F"/>
    <w:rsid w:val="004F2452"/>
    <w:rsid w:val="004F3E64"/>
    <w:rsid w:val="004F4AFA"/>
    <w:rsid w:val="00501574"/>
    <w:rsid w:val="0050414B"/>
    <w:rsid w:val="005055CC"/>
    <w:rsid w:val="00513402"/>
    <w:rsid w:val="0051714D"/>
    <w:rsid w:val="00520A50"/>
    <w:rsid w:val="00530672"/>
    <w:rsid w:val="00536A99"/>
    <w:rsid w:val="00541DE1"/>
    <w:rsid w:val="0055043A"/>
    <w:rsid w:val="00550859"/>
    <w:rsid w:val="00555D84"/>
    <w:rsid w:val="00562DF2"/>
    <w:rsid w:val="005720ED"/>
    <w:rsid w:val="0057397D"/>
    <w:rsid w:val="0057631F"/>
    <w:rsid w:val="00580E37"/>
    <w:rsid w:val="0059522F"/>
    <w:rsid w:val="005A1DC0"/>
    <w:rsid w:val="005C118C"/>
    <w:rsid w:val="005E10E8"/>
    <w:rsid w:val="005E2BEC"/>
    <w:rsid w:val="005E45E7"/>
    <w:rsid w:val="005E4624"/>
    <w:rsid w:val="005F2599"/>
    <w:rsid w:val="005F3670"/>
    <w:rsid w:val="005F40FC"/>
    <w:rsid w:val="005F5904"/>
    <w:rsid w:val="00600073"/>
    <w:rsid w:val="00600315"/>
    <w:rsid w:val="00612D76"/>
    <w:rsid w:val="006243AA"/>
    <w:rsid w:val="00625BFB"/>
    <w:rsid w:val="006276DD"/>
    <w:rsid w:val="00627822"/>
    <w:rsid w:val="006346EF"/>
    <w:rsid w:val="00644BBD"/>
    <w:rsid w:val="006545AB"/>
    <w:rsid w:val="0067173F"/>
    <w:rsid w:val="00676E8E"/>
    <w:rsid w:val="0068142B"/>
    <w:rsid w:val="00681519"/>
    <w:rsid w:val="00686860"/>
    <w:rsid w:val="006B21B1"/>
    <w:rsid w:val="006B55DA"/>
    <w:rsid w:val="006B582D"/>
    <w:rsid w:val="006C0AFD"/>
    <w:rsid w:val="006C603F"/>
    <w:rsid w:val="006D1A76"/>
    <w:rsid w:val="006D2981"/>
    <w:rsid w:val="006D6747"/>
    <w:rsid w:val="006E1B41"/>
    <w:rsid w:val="006E3E52"/>
    <w:rsid w:val="006E5F00"/>
    <w:rsid w:val="007147B5"/>
    <w:rsid w:val="00716460"/>
    <w:rsid w:val="0071708B"/>
    <w:rsid w:val="00720C4E"/>
    <w:rsid w:val="0072402A"/>
    <w:rsid w:val="00725133"/>
    <w:rsid w:val="0072697E"/>
    <w:rsid w:val="00732ED0"/>
    <w:rsid w:val="00743CD3"/>
    <w:rsid w:val="007526B8"/>
    <w:rsid w:val="00763BB0"/>
    <w:rsid w:val="00777299"/>
    <w:rsid w:val="0077763D"/>
    <w:rsid w:val="00784306"/>
    <w:rsid w:val="007949BC"/>
    <w:rsid w:val="00795593"/>
    <w:rsid w:val="007A2C26"/>
    <w:rsid w:val="007A5A31"/>
    <w:rsid w:val="007A7183"/>
    <w:rsid w:val="007B5527"/>
    <w:rsid w:val="007B7E1E"/>
    <w:rsid w:val="007D1FDF"/>
    <w:rsid w:val="007D2D00"/>
    <w:rsid w:val="007D641E"/>
    <w:rsid w:val="007E2942"/>
    <w:rsid w:val="007E3D74"/>
    <w:rsid w:val="007E42C0"/>
    <w:rsid w:val="007E5CE0"/>
    <w:rsid w:val="007F3E41"/>
    <w:rsid w:val="007F4F92"/>
    <w:rsid w:val="00805035"/>
    <w:rsid w:val="00807F86"/>
    <w:rsid w:val="00813EB7"/>
    <w:rsid w:val="008170FF"/>
    <w:rsid w:val="00821962"/>
    <w:rsid w:val="008238CD"/>
    <w:rsid w:val="0082502C"/>
    <w:rsid w:val="0083329D"/>
    <w:rsid w:val="008333D8"/>
    <w:rsid w:val="00834215"/>
    <w:rsid w:val="00840D3A"/>
    <w:rsid w:val="008453D7"/>
    <w:rsid w:val="00846AC6"/>
    <w:rsid w:val="00847E29"/>
    <w:rsid w:val="0085644B"/>
    <w:rsid w:val="008565FF"/>
    <w:rsid w:val="008604E8"/>
    <w:rsid w:val="0086496F"/>
    <w:rsid w:val="0087029D"/>
    <w:rsid w:val="00883C7B"/>
    <w:rsid w:val="0088717A"/>
    <w:rsid w:val="0088777B"/>
    <w:rsid w:val="00894A75"/>
    <w:rsid w:val="00897090"/>
    <w:rsid w:val="00897192"/>
    <w:rsid w:val="008A7F30"/>
    <w:rsid w:val="008B0EEF"/>
    <w:rsid w:val="008B2601"/>
    <w:rsid w:val="008B77BC"/>
    <w:rsid w:val="008C4286"/>
    <w:rsid w:val="008D0C36"/>
    <w:rsid w:val="008D772F"/>
    <w:rsid w:val="009100C0"/>
    <w:rsid w:val="00923531"/>
    <w:rsid w:val="00932297"/>
    <w:rsid w:val="00950113"/>
    <w:rsid w:val="00960917"/>
    <w:rsid w:val="00960F34"/>
    <w:rsid w:val="00966760"/>
    <w:rsid w:val="0097428F"/>
    <w:rsid w:val="009777AB"/>
    <w:rsid w:val="009816DC"/>
    <w:rsid w:val="00991188"/>
    <w:rsid w:val="0099764C"/>
    <w:rsid w:val="00997A14"/>
    <w:rsid w:val="009A02A2"/>
    <w:rsid w:val="009B0FBF"/>
    <w:rsid w:val="009D014A"/>
    <w:rsid w:val="009E2EE1"/>
    <w:rsid w:val="009E483A"/>
    <w:rsid w:val="009F6426"/>
    <w:rsid w:val="00A10FDB"/>
    <w:rsid w:val="00A15E3A"/>
    <w:rsid w:val="00A239C7"/>
    <w:rsid w:val="00A40243"/>
    <w:rsid w:val="00A40F21"/>
    <w:rsid w:val="00A41574"/>
    <w:rsid w:val="00A422E8"/>
    <w:rsid w:val="00A42C05"/>
    <w:rsid w:val="00A46367"/>
    <w:rsid w:val="00A62BCC"/>
    <w:rsid w:val="00A62F68"/>
    <w:rsid w:val="00A80D8A"/>
    <w:rsid w:val="00A92165"/>
    <w:rsid w:val="00A9229A"/>
    <w:rsid w:val="00A939FD"/>
    <w:rsid w:val="00A94580"/>
    <w:rsid w:val="00AA1AC7"/>
    <w:rsid w:val="00AA7AC7"/>
    <w:rsid w:val="00AB3B5D"/>
    <w:rsid w:val="00AB4F5D"/>
    <w:rsid w:val="00AD36B2"/>
    <w:rsid w:val="00AF2A55"/>
    <w:rsid w:val="00AF668C"/>
    <w:rsid w:val="00AF684C"/>
    <w:rsid w:val="00AF77CE"/>
    <w:rsid w:val="00B11253"/>
    <w:rsid w:val="00B12971"/>
    <w:rsid w:val="00B13472"/>
    <w:rsid w:val="00B13576"/>
    <w:rsid w:val="00B1384A"/>
    <w:rsid w:val="00B27408"/>
    <w:rsid w:val="00B338DE"/>
    <w:rsid w:val="00B3484A"/>
    <w:rsid w:val="00B462D6"/>
    <w:rsid w:val="00B5072A"/>
    <w:rsid w:val="00B53034"/>
    <w:rsid w:val="00B72858"/>
    <w:rsid w:val="00B82395"/>
    <w:rsid w:val="00B845D6"/>
    <w:rsid w:val="00B8487D"/>
    <w:rsid w:val="00B85D25"/>
    <w:rsid w:val="00B97703"/>
    <w:rsid w:val="00BA4F2D"/>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31E76"/>
    <w:rsid w:val="00C3413B"/>
    <w:rsid w:val="00C358F5"/>
    <w:rsid w:val="00C36169"/>
    <w:rsid w:val="00C36FBB"/>
    <w:rsid w:val="00C50D30"/>
    <w:rsid w:val="00C62818"/>
    <w:rsid w:val="00C63D5D"/>
    <w:rsid w:val="00C71AAA"/>
    <w:rsid w:val="00C73C9D"/>
    <w:rsid w:val="00C80FC6"/>
    <w:rsid w:val="00C83954"/>
    <w:rsid w:val="00C87A1D"/>
    <w:rsid w:val="00C93E58"/>
    <w:rsid w:val="00C9487C"/>
    <w:rsid w:val="00CA1308"/>
    <w:rsid w:val="00CA1461"/>
    <w:rsid w:val="00CA2E97"/>
    <w:rsid w:val="00CA6924"/>
    <w:rsid w:val="00CB2D7C"/>
    <w:rsid w:val="00CB461C"/>
    <w:rsid w:val="00CD0390"/>
    <w:rsid w:val="00CD117E"/>
    <w:rsid w:val="00CD5C35"/>
    <w:rsid w:val="00CD60CF"/>
    <w:rsid w:val="00CD7248"/>
    <w:rsid w:val="00CE2F99"/>
    <w:rsid w:val="00CF0DF5"/>
    <w:rsid w:val="00CF3E4A"/>
    <w:rsid w:val="00CF6087"/>
    <w:rsid w:val="00CF6D3E"/>
    <w:rsid w:val="00CF7ECF"/>
    <w:rsid w:val="00D00025"/>
    <w:rsid w:val="00D04C14"/>
    <w:rsid w:val="00D17C10"/>
    <w:rsid w:val="00D2361D"/>
    <w:rsid w:val="00D27087"/>
    <w:rsid w:val="00D35CEA"/>
    <w:rsid w:val="00D360A8"/>
    <w:rsid w:val="00D46C89"/>
    <w:rsid w:val="00D46FED"/>
    <w:rsid w:val="00D47B7B"/>
    <w:rsid w:val="00D51004"/>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DE1F3A"/>
    <w:rsid w:val="00E045D7"/>
    <w:rsid w:val="00E1441B"/>
    <w:rsid w:val="00E147DD"/>
    <w:rsid w:val="00E236CD"/>
    <w:rsid w:val="00E278B1"/>
    <w:rsid w:val="00E27D46"/>
    <w:rsid w:val="00E33815"/>
    <w:rsid w:val="00E41AEF"/>
    <w:rsid w:val="00E4312B"/>
    <w:rsid w:val="00E442CD"/>
    <w:rsid w:val="00E56388"/>
    <w:rsid w:val="00E678F7"/>
    <w:rsid w:val="00E70B68"/>
    <w:rsid w:val="00E70EDD"/>
    <w:rsid w:val="00E82187"/>
    <w:rsid w:val="00E84420"/>
    <w:rsid w:val="00EA18F3"/>
    <w:rsid w:val="00EB1990"/>
    <w:rsid w:val="00ED6F47"/>
    <w:rsid w:val="00EF7300"/>
    <w:rsid w:val="00F1246B"/>
    <w:rsid w:val="00F12D07"/>
    <w:rsid w:val="00F12E96"/>
    <w:rsid w:val="00F20EB6"/>
    <w:rsid w:val="00F240F0"/>
    <w:rsid w:val="00F350D8"/>
    <w:rsid w:val="00F44231"/>
    <w:rsid w:val="00F44BFF"/>
    <w:rsid w:val="00F51C78"/>
    <w:rsid w:val="00F57495"/>
    <w:rsid w:val="00F60CA3"/>
    <w:rsid w:val="00F658B1"/>
    <w:rsid w:val="00F70D42"/>
    <w:rsid w:val="00F70F75"/>
    <w:rsid w:val="00F76376"/>
    <w:rsid w:val="00F80BDD"/>
    <w:rsid w:val="00F86BAD"/>
    <w:rsid w:val="00F87A8A"/>
    <w:rsid w:val="00F94F00"/>
    <w:rsid w:val="00F97D93"/>
    <w:rsid w:val="00FA1CC0"/>
    <w:rsid w:val="00FA55F5"/>
    <w:rsid w:val="00FA5A26"/>
    <w:rsid w:val="00FA6686"/>
    <w:rsid w:val="00FB7124"/>
    <w:rsid w:val="00FC1706"/>
    <w:rsid w:val="00FC1D55"/>
    <w:rsid w:val="00FE288D"/>
    <w:rsid w:val="00FE44FA"/>
    <w:rsid w:val="00FE6AA0"/>
    <w:rsid w:val="00FF236D"/>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93AA7"/>
  <w15:docId w15:val="{92475752-F626-4016-993C-D8D9EE6BC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464D55"/>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570">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37243075">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126900589">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251548626">
      <w:bodyDiv w:val="1"/>
      <w:marLeft w:val="0"/>
      <w:marRight w:val="0"/>
      <w:marTop w:val="0"/>
      <w:marBottom w:val="0"/>
      <w:divBdr>
        <w:top w:val="none" w:sz="0" w:space="0" w:color="auto"/>
        <w:left w:val="none" w:sz="0" w:space="0" w:color="auto"/>
        <w:bottom w:val="none" w:sz="0" w:space="0" w:color="auto"/>
        <w:right w:val="none" w:sz="0" w:space="0" w:color="auto"/>
      </w:divBdr>
    </w:div>
    <w:div w:id="253823258">
      <w:bodyDiv w:val="1"/>
      <w:marLeft w:val="0"/>
      <w:marRight w:val="0"/>
      <w:marTop w:val="0"/>
      <w:marBottom w:val="0"/>
      <w:divBdr>
        <w:top w:val="none" w:sz="0" w:space="0" w:color="auto"/>
        <w:left w:val="none" w:sz="0" w:space="0" w:color="auto"/>
        <w:bottom w:val="none" w:sz="0" w:space="0" w:color="auto"/>
        <w:right w:val="none" w:sz="0" w:space="0" w:color="auto"/>
      </w:divBdr>
    </w:div>
    <w:div w:id="296764753">
      <w:bodyDiv w:val="1"/>
      <w:marLeft w:val="0"/>
      <w:marRight w:val="0"/>
      <w:marTop w:val="0"/>
      <w:marBottom w:val="0"/>
      <w:divBdr>
        <w:top w:val="none" w:sz="0" w:space="0" w:color="auto"/>
        <w:left w:val="none" w:sz="0" w:space="0" w:color="auto"/>
        <w:bottom w:val="none" w:sz="0" w:space="0" w:color="auto"/>
        <w:right w:val="none" w:sz="0" w:space="0" w:color="auto"/>
      </w:divBdr>
    </w:div>
    <w:div w:id="322777295">
      <w:bodyDiv w:val="1"/>
      <w:marLeft w:val="0"/>
      <w:marRight w:val="0"/>
      <w:marTop w:val="0"/>
      <w:marBottom w:val="0"/>
      <w:divBdr>
        <w:top w:val="none" w:sz="0" w:space="0" w:color="auto"/>
        <w:left w:val="none" w:sz="0" w:space="0" w:color="auto"/>
        <w:bottom w:val="none" w:sz="0" w:space="0" w:color="auto"/>
        <w:right w:val="none" w:sz="0" w:space="0" w:color="auto"/>
      </w:divBdr>
    </w:div>
    <w:div w:id="354161417">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9245581">
      <w:bodyDiv w:val="1"/>
      <w:marLeft w:val="0"/>
      <w:marRight w:val="0"/>
      <w:marTop w:val="0"/>
      <w:marBottom w:val="0"/>
      <w:divBdr>
        <w:top w:val="none" w:sz="0" w:space="0" w:color="auto"/>
        <w:left w:val="none" w:sz="0" w:space="0" w:color="auto"/>
        <w:bottom w:val="none" w:sz="0" w:space="0" w:color="auto"/>
        <w:right w:val="none" w:sz="0" w:space="0" w:color="auto"/>
      </w:divBdr>
    </w:div>
    <w:div w:id="61749000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562919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65365857">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0377787">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66393651">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1001</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88</cp:revision>
  <cp:lastPrinted>2002-04-23T07:10:00Z</cp:lastPrinted>
  <dcterms:created xsi:type="dcterms:W3CDTF">2025-05-05T08:31:00Z</dcterms:created>
  <dcterms:modified xsi:type="dcterms:W3CDTF">2025-05-09T09:36:00Z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